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8CF96" w14:textId="77777777" w:rsidR="009D068C" w:rsidRDefault="009D068C" w:rsidP="009D06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fl.1453)</w:t>
      </w:r>
    </w:p>
    <w:p w14:paraId="5A7057AD" w14:textId="77777777" w:rsidR="009D068C" w:rsidRDefault="009D068C" w:rsidP="009D06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</w:p>
    <w:p w14:paraId="22E06BCE" w14:textId="77777777" w:rsidR="009D068C" w:rsidRDefault="009D068C" w:rsidP="009D06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947D27" w14:textId="77777777" w:rsidR="009D068C" w:rsidRDefault="009D068C" w:rsidP="009D06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92074D" w14:textId="77777777" w:rsidR="009D068C" w:rsidRDefault="009D068C" w:rsidP="009D06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1453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trespass against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Ayssh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Plympton Prior,</w:t>
      </w:r>
    </w:p>
    <w:p w14:paraId="522EEF69" w14:textId="77777777" w:rsidR="009D068C" w:rsidRDefault="009D068C" w:rsidP="009D06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Devon(q.v.), and John Flute of Plympton Erle(q.v.).</w:t>
      </w:r>
    </w:p>
    <w:p w14:paraId="6DA37233" w14:textId="77777777" w:rsidR="009D068C" w:rsidRDefault="009D068C" w:rsidP="009D06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7764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260ED50" w14:textId="77777777" w:rsidR="009D068C" w:rsidRDefault="009D068C" w:rsidP="009D06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7CE75C" w14:textId="77777777" w:rsidR="009D068C" w:rsidRDefault="009D068C" w:rsidP="009D06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C49156" w14:textId="77777777" w:rsidR="009D068C" w:rsidRDefault="009D068C" w:rsidP="009D06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September 2022</w:t>
      </w:r>
    </w:p>
    <w:p w14:paraId="274E491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65444" w14:textId="77777777" w:rsidR="009D068C" w:rsidRDefault="009D068C" w:rsidP="009139A6">
      <w:r>
        <w:separator/>
      </w:r>
    </w:p>
  </w:endnote>
  <w:endnote w:type="continuationSeparator" w:id="0">
    <w:p w14:paraId="7082BCBD" w14:textId="77777777" w:rsidR="009D068C" w:rsidRDefault="009D06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0E81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95A5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1B6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5EA32" w14:textId="77777777" w:rsidR="009D068C" w:rsidRDefault="009D068C" w:rsidP="009139A6">
      <w:r>
        <w:separator/>
      </w:r>
    </w:p>
  </w:footnote>
  <w:footnote w:type="continuationSeparator" w:id="0">
    <w:p w14:paraId="7FC17A37" w14:textId="77777777" w:rsidR="009D068C" w:rsidRDefault="009D06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4BD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881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B57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68C"/>
    <w:rsid w:val="000666E0"/>
    <w:rsid w:val="002510B7"/>
    <w:rsid w:val="005C130B"/>
    <w:rsid w:val="00826F5C"/>
    <w:rsid w:val="009139A6"/>
    <w:rsid w:val="009448BB"/>
    <w:rsid w:val="009D068C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4E499"/>
  <w15:chartTrackingRefBased/>
  <w15:docId w15:val="{2553DA35-0189-40A5-AB72-21F19A080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D06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2022-09-02T08:26:00Z</dcterms:created>
  <dcterms:modified xsi:type="dcterms:W3CDTF">2022-09-02T08:26:00Z</dcterms:modified>
</cp:coreProperties>
</file>